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1F74BC" w:rsidRPr="00D76362" w:rsidTr="00243879">
        <w:trPr>
          <w:trHeight w:val="843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1F74BC" w:rsidRPr="00D76362" w:rsidRDefault="001F74BC" w:rsidP="00243879">
            <w:pPr>
              <w:rPr>
                <w:rFonts w:ascii="Tahoma" w:hAnsi="Tahoma" w:cs="Tahoma"/>
                <w:sz w:val="20"/>
                <w:szCs w:val="20"/>
              </w:rPr>
            </w:pPr>
            <w:r w:rsidRPr="00D76362">
              <w:rPr>
                <w:rFonts w:ascii="Tahoma" w:hAnsi="Tahoma" w:cs="Tahoma"/>
                <w:sz w:val="20"/>
                <w:szCs w:val="20"/>
              </w:rPr>
              <w:t xml:space="preserve">Adı Soyadı:                        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</w:t>
            </w:r>
            <w:r w:rsidRPr="00D76362">
              <w:rPr>
                <w:rFonts w:ascii="Tahoma" w:hAnsi="Tahoma" w:cs="Tahoma"/>
                <w:sz w:val="20"/>
                <w:szCs w:val="20"/>
              </w:rPr>
              <w:t xml:space="preserve"> Sınıf/No:                                          Tarih: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F74BC" w:rsidRPr="00D76362" w:rsidRDefault="001F74BC" w:rsidP="00243879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201…-201…. EĞİTİM ÖĞRETİM YILI …….. İMAM HATİP</w:t>
            </w:r>
            <w:r w:rsidRPr="00D76362">
              <w:rPr>
                <w:rFonts w:ascii="Tahoma" w:hAnsi="Tahoma" w:cs="Tahoma"/>
                <w:sz w:val="20"/>
                <w:szCs w:val="20"/>
              </w:rPr>
              <w:t xml:space="preserve"> ORTAOKULU                </w:t>
            </w:r>
          </w:p>
          <w:p w:rsidR="001F74BC" w:rsidRPr="00D76362" w:rsidRDefault="001F74BC" w:rsidP="000F63DF">
            <w:pPr>
              <w:spacing w:line="276" w:lineRule="auto"/>
              <w:jc w:val="center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5.SINIF FEN BİLİMLERİ</w:t>
            </w:r>
            <w:r w:rsidRPr="00D76362">
              <w:rPr>
                <w:rFonts w:ascii="Tahoma" w:hAnsi="Tahoma" w:cs="Tahoma"/>
                <w:sz w:val="20"/>
                <w:szCs w:val="20"/>
              </w:rPr>
              <w:t xml:space="preserve"> DERSİ I. DÖNEM I.YAZILI DEĞERLENDİRME SORULARI</w:t>
            </w:r>
          </w:p>
        </w:tc>
      </w:tr>
    </w:tbl>
    <w:p w:rsidR="001F74BC" w:rsidRPr="00D76362" w:rsidRDefault="001F74BC" w:rsidP="000F63DF">
      <w:pPr>
        <w:rPr>
          <w:rFonts w:ascii="Comic Sans MS" w:hAnsi="Comic Sans MS"/>
          <w:sz w:val="20"/>
          <w:szCs w:val="20"/>
        </w:rPr>
      </w:pPr>
    </w:p>
    <w:p w:rsidR="001F74BC" w:rsidRPr="00D76362" w:rsidRDefault="001F74BC" w:rsidP="000F63DF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A) Aşağıda sindirim sistemi   şeması verilmiştir.  Şemada yer alan organların isimlerini    okların üzerine yazınız. (2X6= 12 PUAN)      </w:t>
      </w:r>
    </w:p>
    <w:p w:rsidR="001F74BC" w:rsidRPr="00D76362" w:rsidRDefault="001F74BC" w:rsidP="006E52EA">
      <w:pPr>
        <w:ind w:left="36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7.85pt;margin-top:3.45pt;width:202.75pt;height:296.35pt;z-index:251653120;visibility:visible" wrapcoords="-80 0 -80 21545 21600 21545 21600 0 -80 0">
            <v:imagedata r:id="rId5" o:title=""/>
            <w10:wrap type="through"/>
          </v:shape>
        </w:pict>
      </w:r>
      <w:r w:rsidRPr="00D76362">
        <w:rPr>
          <w:rFonts w:ascii="Comic Sans MS" w:hAnsi="Comic Sans MS"/>
          <w:sz w:val="20"/>
          <w:szCs w:val="20"/>
        </w:rPr>
        <w:t xml:space="preserve"> B-  Aşağıdaki boşlukları uygun kelimelerle doldurunuz.                (2X9= 18 PU</w:t>
      </w:r>
      <w:r>
        <w:rPr>
          <w:rFonts w:ascii="Comic Sans MS" w:hAnsi="Comic Sans MS"/>
          <w:sz w:val="20"/>
          <w:szCs w:val="20"/>
        </w:rPr>
        <w:t>AN) (İnce Bağırsak, 32, Mav</w:t>
      </w:r>
      <w:r w:rsidRPr="00D76362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-Mor </w:t>
      </w:r>
      <w:r w:rsidRPr="00D76362">
        <w:rPr>
          <w:rFonts w:ascii="Comic Sans MS" w:hAnsi="Comic Sans MS"/>
          <w:sz w:val="20"/>
          <w:szCs w:val="20"/>
        </w:rPr>
        <w:t>, Kesici dişler, Sindiri</w:t>
      </w:r>
      <w:r>
        <w:rPr>
          <w:rFonts w:ascii="Comic Sans MS" w:hAnsi="Comic Sans MS"/>
          <w:sz w:val="20"/>
          <w:szCs w:val="20"/>
        </w:rPr>
        <w:t>m, Vitaminler, Yağlı, Spor, Sarı</w:t>
      </w:r>
      <w:r w:rsidRPr="00D76362">
        <w:rPr>
          <w:rFonts w:ascii="Comic Sans MS" w:hAnsi="Comic Sans MS"/>
          <w:sz w:val="20"/>
          <w:szCs w:val="20"/>
        </w:rPr>
        <w:t xml:space="preserve"> )</w:t>
      </w:r>
    </w:p>
    <w:p w:rsidR="001F74BC" w:rsidRPr="00D76362" w:rsidRDefault="001F74BC" w:rsidP="006E52EA">
      <w:pPr>
        <w:spacing w:after="12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7" type="#_x0000_t202" style="position:absolute;margin-left:-70.85pt;margin-top:10.15pt;width:63.6pt;height:27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">
            <v:textbox>
              <w:txbxContent>
                <w:p w:rsidR="001F74BC" w:rsidRPr="00494D85" w:rsidRDefault="001F74BC" w:rsidP="00494D85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1" o:spid="_x0000_s1028" type="#_x0000_t202" style="position:absolute;margin-left:-232pt;margin-top:24.6pt;width:37.3pt;height:18.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">
            <v:textbox style="mso-fit-shape-to-text:t">
              <w:txbxContent>
                <w:p w:rsidR="001F74BC" w:rsidRPr="00494D85" w:rsidRDefault="001F74BC" w:rsidP="00494D85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Group 3" o:spid="_x0000_s1029" style="position:absolute;margin-left:-228.8pt;margin-top:25.05pt;width:221.85pt;height:163.05pt;z-index:251655168" coordorigin="218,3638" coordsize="4437,3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">
            <v:line id="Line 4" o:spid="_x0000_s1030" style="position:absolute;flip:y;visibility:visible" from="218,3638" to="2108,3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<v:stroke endarrow="block"/>
            </v:line>
            <v:line id="Line 5" o:spid="_x0000_s1031" style="position:absolute;flip:x;visibility:visible" from="2825,3638" to="4655,3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<v:stroke endarrow="block"/>
            </v:line>
            <v:line id="Line 6" o:spid="_x0000_s1032" style="position:absolute;visibility:visible" from="218,4955" to="2586,4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<v:stroke endarrow="block"/>
            </v:line>
            <v:line id="Line 7" o:spid="_x0000_s1033" style="position:absolute;visibility:visible" from="486,5746" to="3065,5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<v:stroke endarrow="block"/>
            </v:line>
            <v:line id="Line 8" o:spid="_x0000_s1034" style="position:absolute;visibility:visible" from="218,6899" to="2385,6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  <v:line id="Line 9" o:spid="_x0000_s1035" style="position:absolute;visibility:visible" from="218,6273" to="2108,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<v:stroke endarrow="block"/>
            </v:line>
          </v:group>
        </w:pict>
      </w:r>
      <w:r w:rsidRPr="00D76362">
        <w:rPr>
          <w:rFonts w:ascii="Comic Sans MS" w:hAnsi="Comic Sans MS"/>
          <w:sz w:val="20"/>
          <w:szCs w:val="20"/>
        </w:rPr>
        <w:t>a-) Besinlerin kana geçebilecek kadar küçük parçalara ayrılmasına……</w:t>
      </w:r>
      <w:r w:rsidRPr="00D76362">
        <w:rPr>
          <w:rFonts w:ascii="Comic Sans MS" w:hAnsi="Comic Sans MS"/>
          <w:color w:val="FF0000"/>
          <w:sz w:val="20"/>
          <w:szCs w:val="20"/>
        </w:rPr>
        <w:t>…………….. …</w:t>
      </w:r>
      <w:r w:rsidRPr="00D76362">
        <w:rPr>
          <w:rFonts w:ascii="Comic Sans MS" w:hAnsi="Comic Sans MS"/>
          <w:sz w:val="20"/>
          <w:szCs w:val="20"/>
        </w:rPr>
        <w:t xml:space="preserve">…    denir.  </w:t>
      </w:r>
    </w:p>
    <w:p w:rsidR="001F74BC" w:rsidRPr="00D76362" w:rsidRDefault="001F74BC" w:rsidP="006E52EA">
      <w:pPr>
        <w:spacing w:after="12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b-) Besinler mideden sonra </w:t>
      </w:r>
      <w:r w:rsidRPr="00D76362">
        <w:rPr>
          <w:rFonts w:ascii="Comic Sans MS" w:hAnsi="Comic Sans MS"/>
          <w:color w:val="FF0000"/>
          <w:sz w:val="20"/>
          <w:szCs w:val="20"/>
        </w:rPr>
        <w:t>……………………………………….</w:t>
      </w:r>
      <w:r w:rsidRPr="00D76362">
        <w:rPr>
          <w:rFonts w:ascii="Comic Sans MS" w:hAnsi="Comic Sans MS"/>
          <w:sz w:val="20"/>
          <w:szCs w:val="20"/>
        </w:rPr>
        <w:t xml:space="preserve">geçerler. </w:t>
      </w:r>
    </w:p>
    <w:p w:rsidR="001F74BC" w:rsidRPr="00D76362" w:rsidRDefault="001F74BC" w:rsidP="006E52EA">
      <w:pPr>
        <w:spacing w:after="12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c-) …</w:t>
      </w:r>
      <w:r w:rsidRPr="00D76362">
        <w:rPr>
          <w:rFonts w:ascii="Comic Sans MS" w:hAnsi="Comic Sans MS"/>
          <w:color w:val="FF0000"/>
          <w:sz w:val="20"/>
          <w:szCs w:val="20"/>
        </w:rPr>
        <w:t>………………….</w:t>
      </w:r>
      <w:r w:rsidRPr="00D76362">
        <w:rPr>
          <w:rFonts w:ascii="Comic Sans MS" w:hAnsi="Comic Sans MS"/>
          <w:sz w:val="20"/>
          <w:szCs w:val="20"/>
        </w:rPr>
        <w:t xml:space="preserve"> ….. besinleri kesmeye ve kopartmaya yararlar.  </w:t>
      </w:r>
    </w:p>
    <w:p w:rsidR="001F74BC" w:rsidRPr="00D76362" w:rsidRDefault="001F74BC" w:rsidP="006E52EA">
      <w:pPr>
        <w:spacing w:after="12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12" o:spid="_x0000_s1036" type="#_x0000_t202" style="position:absolute;margin-left:-239.55pt;margin-top:4.7pt;width:96.15pt;height:18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">
            <v:textbox>
              <w:txbxContent>
                <w:p w:rsidR="001F74BC" w:rsidRPr="00494D85" w:rsidRDefault="001F74BC" w:rsidP="003E0965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D76362">
        <w:rPr>
          <w:rFonts w:ascii="Comic Sans MS" w:hAnsi="Comic Sans MS"/>
          <w:sz w:val="20"/>
          <w:szCs w:val="20"/>
        </w:rPr>
        <w:t>d-) Yetişkin bir insanda …</w:t>
      </w:r>
      <w:r w:rsidRPr="00D76362">
        <w:rPr>
          <w:rFonts w:ascii="Comic Sans MS" w:hAnsi="Comic Sans MS"/>
          <w:color w:val="FF0000"/>
          <w:sz w:val="20"/>
          <w:szCs w:val="20"/>
        </w:rPr>
        <w:t>…</w:t>
      </w:r>
      <w:r w:rsidRPr="00D76362">
        <w:rPr>
          <w:rFonts w:ascii="Comic Sans MS" w:hAnsi="Comic Sans MS"/>
          <w:sz w:val="20"/>
          <w:szCs w:val="20"/>
        </w:rPr>
        <w:t>....diş bulunur</w:t>
      </w:r>
    </w:p>
    <w:p w:rsidR="001F74BC" w:rsidRPr="00D76362" w:rsidRDefault="001F74BC" w:rsidP="006E52EA">
      <w:pPr>
        <w:spacing w:after="12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e</w:t>
      </w:r>
      <w:r>
        <w:rPr>
          <w:rFonts w:ascii="Comic Sans MS" w:hAnsi="Comic Sans MS"/>
          <w:sz w:val="20"/>
          <w:szCs w:val="20"/>
        </w:rPr>
        <w:t>-) Ekmek ve patatese iyot</w:t>
      </w:r>
      <w:r w:rsidRPr="00D76362">
        <w:rPr>
          <w:rFonts w:ascii="Comic Sans MS" w:hAnsi="Comic Sans MS"/>
          <w:sz w:val="20"/>
          <w:szCs w:val="20"/>
        </w:rPr>
        <w:t xml:space="preserve"> damlatıldığında </w:t>
      </w:r>
      <w:r w:rsidRPr="00D76362">
        <w:rPr>
          <w:rFonts w:ascii="Comic Sans MS" w:hAnsi="Comic Sans MS"/>
          <w:color w:val="FF0000"/>
          <w:sz w:val="20"/>
          <w:szCs w:val="20"/>
        </w:rPr>
        <w:t>……………..</w:t>
      </w:r>
      <w:r w:rsidRPr="00D76362">
        <w:rPr>
          <w:rFonts w:ascii="Comic Sans MS" w:hAnsi="Comic Sans MS"/>
          <w:sz w:val="20"/>
          <w:szCs w:val="20"/>
        </w:rPr>
        <w:t xml:space="preserve">renk alır  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37" type="#_x0000_t202" style="position:absolute;margin-left:-239.85pt;margin-top:5.55pt;width:96.15pt;height:18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">
            <v:textbox>
              <w:txbxContent>
                <w:p w:rsidR="001F74BC" w:rsidRPr="00494D85" w:rsidRDefault="001F74BC" w:rsidP="00494D85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D76362">
        <w:rPr>
          <w:rFonts w:ascii="Comic Sans MS" w:hAnsi="Comic Sans MS"/>
          <w:sz w:val="20"/>
          <w:szCs w:val="20"/>
        </w:rPr>
        <w:t xml:space="preserve">f-) Besinlerde A,B,C,D,E ve K gibi </w:t>
      </w:r>
      <w:r w:rsidRPr="00D76362">
        <w:rPr>
          <w:rFonts w:ascii="Comic Sans MS" w:hAnsi="Comic Sans MS"/>
          <w:color w:val="FF0000"/>
          <w:sz w:val="20"/>
          <w:szCs w:val="20"/>
        </w:rPr>
        <w:t>………………………..</w:t>
      </w:r>
      <w:r w:rsidRPr="00D76362">
        <w:rPr>
          <w:rFonts w:ascii="Comic Sans MS" w:hAnsi="Comic Sans MS"/>
          <w:sz w:val="20"/>
          <w:szCs w:val="20"/>
        </w:rPr>
        <w:t>… vardır.</w:t>
      </w:r>
    </w:p>
    <w:p w:rsidR="001F74BC" w:rsidRPr="00D76362" w:rsidRDefault="001F74BC" w:rsidP="00831C20">
      <w:pPr>
        <w:spacing w:after="120"/>
        <w:rPr>
          <w:rFonts w:ascii="Comic Sans MS" w:hAnsi="Comic Sans MS"/>
          <w:sz w:val="20"/>
          <w:szCs w:val="20"/>
        </w:rPr>
      </w:pPr>
    </w:p>
    <w:p w:rsidR="001F74BC" w:rsidRPr="00D76362" w:rsidRDefault="001F74BC" w:rsidP="00831C20">
      <w:pPr>
        <w:spacing w:after="12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13" o:spid="_x0000_s1038" type="#_x0000_t202" style="position:absolute;margin-left:-237.5pt;margin-top:.25pt;width:93.9pt;height:18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">
            <v:textbox>
              <w:txbxContent>
                <w:p w:rsidR="001F74BC" w:rsidRPr="00494D85" w:rsidRDefault="001F74BC" w:rsidP="00494D85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D76362">
        <w:rPr>
          <w:rFonts w:ascii="Comic Sans MS" w:hAnsi="Comic Sans MS"/>
          <w:sz w:val="20"/>
          <w:szCs w:val="20"/>
        </w:rPr>
        <w:t>g-) Sağlıklı yaşamak için …</w:t>
      </w:r>
      <w:r w:rsidRPr="00D76362">
        <w:rPr>
          <w:rFonts w:ascii="Comic Sans MS" w:hAnsi="Comic Sans MS"/>
          <w:color w:val="FF0000"/>
          <w:sz w:val="20"/>
          <w:szCs w:val="20"/>
        </w:rPr>
        <w:t>…………..</w:t>
      </w:r>
      <w:r w:rsidRPr="00D76362">
        <w:rPr>
          <w:rFonts w:ascii="Comic Sans MS" w:hAnsi="Comic Sans MS"/>
          <w:sz w:val="20"/>
          <w:szCs w:val="20"/>
        </w:rPr>
        <w:t xml:space="preserve">… yapmalıyız.  </w:t>
      </w:r>
    </w:p>
    <w:p w:rsidR="001F74BC" w:rsidRPr="00D76362" w:rsidRDefault="001F74BC" w:rsidP="006E52EA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15" o:spid="_x0000_s1039" type="#_x0000_t202" style="position:absolute;margin-left:-242.55pt;margin-top:10.25pt;width:93.9pt;height:18.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">
            <v:textbox style="mso-fit-shape-to-text:t">
              <w:txbxContent>
                <w:p w:rsidR="001F74BC" w:rsidRPr="00494D85" w:rsidRDefault="001F74BC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D76362">
        <w:rPr>
          <w:rFonts w:ascii="Comic Sans MS" w:hAnsi="Comic Sans MS"/>
          <w:sz w:val="20"/>
          <w:szCs w:val="20"/>
        </w:rPr>
        <w:t xml:space="preserve">h-)  Proteinli besinler üzerine nitrik asit çözeltisi                          </w:t>
      </w:r>
    </w:p>
    <w:p w:rsidR="001F74BC" w:rsidRPr="00D76362" w:rsidRDefault="001F74BC" w:rsidP="006E52EA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       dökülürse …</w:t>
      </w:r>
      <w:r w:rsidRPr="00D76362">
        <w:rPr>
          <w:rFonts w:ascii="Comic Sans MS" w:hAnsi="Comic Sans MS"/>
          <w:color w:val="FF0000"/>
          <w:sz w:val="20"/>
          <w:szCs w:val="20"/>
        </w:rPr>
        <w:t>……….</w:t>
      </w:r>
      <w:r w:rsidRPr="00D76362">
        <w:rPr>
          <w:rFonts w:ascii="Comic Sans MS" w:hAnsi="Comic Sans MS"/>
          <w:sz w:val="20"/>
          <w:szCs w:val="20"/>
        </w:rPr>
        <w:t>…renk oluşur.</w:t>
      </w:r>
    </w:p>
    <w:p w:rsidR="001F74BC" w:rsidRPr="00D76362" w:rsidRDefault="001F74BC" w:rsidP="0029275B">
      <w:pPr>
        <w:pStyle w:val="ListParagraph"/>
        <w:ind w:left="1287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I-)</w:t>
      </w:r>
      <w:r w:rsidRPr="00D76362">
        <w:rPr>
          <w:rFonts w:ascii="Comic Sans MS" w:hAnsi="Comic Sans MS"/>
          <w:color w:val="FF0000"/>
          <w:sz w:val="20"/>
          <w:szCs w:val="20"/>
        </w:rPr>
        <w:t xml:space="preserve"> ……………….. </w:t>
      </w:r>
      <w:r w:rsidRPr="00D76362">
        <w:rPr>
          <w:rFonts w:ascii="Comic Sans MS" w:hAnsi="Comic Sans MS"/>
          <w:sz w:val="20"/>
          <w:szCs w:val="20"/>
        </w:rPr>
        <w:t xml:space="preserve"> besinler  beyaz kağıda sürtüldüklerinde kağıdı                   </w:t>
      </w:r>
    </w:p>
    <w:p w:rsidR="001F74BC" w:rsidRPr="00D76362" w:rsidRDefault="001F74BC" w:rsidP="0029275B">
      <w:pPr>
        <w:pStyle w:val="ListParagraph"/>
        <w:ind w:left="1287"/>
        <w:rPr>
          <w:sz w:val="20"/>
          <w:szCs w:val="20"/>
        </w:rPr>
      </w:pPr>
      <w:r>
        <w:rPr>
          <w:noProof/>
        </w:rPr>
        <w:pict>
          <v:shape id="Text Box 14" o:spid="_x0000_s1040" type="#_x0000_t202" style="position:absolute;left:0;text-align:left;margin-left:-237.55pt;margin-top:8.3pt;width:42.2pt;height:18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">
            <v:textbox>
              <w:txbxContent>
                <w:p w:rsidR="001F74BC" w:rsidRPr="00494D85" w:rsidRDefault="001F74BC" w:rsidP="00494D85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Line 16" o:spid="_x0000_s1041" style="position:absolute;left:0;text-align:left;z-index:251654144;visibility:visible" from="-195pt,9.75pt" to="-111.2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">
            <v:stroke endarrow="block"/>
          </v:line>
        </w:pict>
      </w:r>
      <w:r w:rsidRPr="00D76362">
        <w:rPr>
          <w:rFonts w:ascii="Comic Sans MS" w:hAnsi="Comic Sans MS"/>
          <w:sz w:val="20"/>
          <w:szCs w:val="20"/>
        </w:rPr>
        <w:t xml:space="preserve">                                      şefaflaştırır. </w:t>
      </w:r>
    </w:p>
    <w:p w:rsidR="001F74BC" w:rsidRPr="00D76362" w:rsidRDefault="001F74BC" w:rsidP="00DC772D">
      <w:pPr>
        <w:rPr>
          <w:sz w:val="20"/>
          <w:szCs w:val="20"/>
        </w:rPr>
      </w:pPr>
    </w:p>
    <w:p w:rsidR="001F74BC" w:rsidRDefault="001F74BC" w:rsidP="00584B81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    </w:t>
      </w:r>
    </w:p>
    <w:p w:rsidR="001F74BC" w:rsidRDefault="001F74BC" w:rsidP="00584B81">
      <w:pPr>
        <w:rPr>
          <w:rFonts w:ascii="Comic Sans MS" w:hAnsi="Comic Sans MS"/>
          <w:sz w:val="20"/>
          <w:szCs w:val="20"/>
        </w:rPr>
      </w:pPr>
    </w:p>
    <w:p w:rsidR="001F74BC" w:rsidRPr="00D76362" w:rsidRDefault="001F74BC" w:rsidP="00584B81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 C - Aşağıdaki tabloda boşaltımda görev alan organ ve yapılar verilmiştir. Bu organ ve yapıların ilgili ifadelerle kesiştiği yere X işareti koyunuz.</w:t>
      </w:r>
    </w:p>
    <w:p w:rsidR="001F74BC" w:rsidRPr="00D76362" w:rsidRDefault="001F74BC" w:rsidP="00584B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  <w:r w:rsidRPr="00D76362">
        <w:rPr>
          <w:rFonts w:ascii="Comic Sans MS" w:hAnsi="Comic Sans MS"/>
          <w:sz w:val="20"/>
          <w:szCs w:val="20"/>
        </w:rPr>
        <w:t>( 4X1= 4 PUAN)</w:t>
      </w:r>
    </w:p>
    <w:tbl>
      <w:tblPr>
        <w:tblW w:w="11080" w:type="dxa"/>
        <w:tblBorders>
          <w:top w:val="dashSmallGap" w:sz="4" w:space="0" w:color="C0C0C0"/>
          <w:left w:val="dashSmallGap" w:sz="4" w:space="0" w:color="C0C0C0"/>
          <w:bottom w:val="dashSmallGap" w:sz="4" w:space="0" w:color="C0C0C0"/>
          <w:right w:val="dashSmallGap" w:sz="4" w:space="0" w:color="C0C0C0"/>
          <w:insideH w:val="dashSmallGap" w:sz="4" w:space="0" w:color="C0C0C0"/>
          <w:insideV w:val="dashSmallGap" w:sz="4" w:space="0" w:color="C0C0C0"/>
        </w:tblBorders>
        <w:tblLayout w:type="fixed"/>
        <w:tblLook w:val="00A0"/>
      </w:tblPr>
      <w:tblGrid>
        <w:gridCol w:w="3772"/>
        <w:gridCol w:w="1171"/>
        <w:gridCol w:w="1993"/>
        <w:gridCol w:w="2253"/>
        <w:gridCol w:w="1891"/>
      </w:tblGrid>
      <w:tr w:rsidR="001F74BC" w:rsidRPr="00D76362" w:rsidTr="000C594B">
        <w:trPr>
          <w:trHeight w:val="268"/>
        </w:trPr>
        <w:tc>
          <w:tcPr>
            <w:tcW w:w="3772" w:type="dxa"/>
          </w:tcPr>
          <w:p w:rsidR="001F74BC" w:rsidRPr="00D76362" w:rsidRDefault="001F74BC" w:rsidP="00454803">
            <w:pPr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 xml:space="preserve">Boşaltım ile ilgili </w:t>
            </w:r>
          </w:p>
          <w:p w:rsidR="001F74BC" w:rsidRPr="00D76362" w:rsidRDefault="001F74BC" w:rsidP="00454803">
            <w:pPr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>yapı ve organlar</w:t>
            </w:r>
          </w:p>
        </w:tc>
        <w:tc>
          <w:tcPr>
            <w:tcW w:w="1171" w:type="dxa"/>
          </w:tcPr>
          <w:p w:rsidR="001F74BC" w:rsidRPr="00D76362" w:rsidRDefault="001F74BC" w:rsidP="009431B3">
            <w:pPr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>Böbrek</w:t>
            </w:r>
          </w:p>
        </w:tc>
        <w:tc>
          <w:tcPr>
            <w:tcW w:w="1993" w:type="dxa"/>
          </w:tcPr>
          <w:p w:rsidR="001F74BC" w:rsidRPr="00D76362" w:rsidRDefault="001F74BC" w:rsidP="000C594B">
            <w:pPr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 xml:space="preserve">     Üretra         (İdrar Kanalı)</w:t>
            </w:r>
          </w:p>
        </w:tc>
        <w:tc>
          <w:tcPr>
            <w:tcW w:w="2253" w:type="dxa"/>
          </w:tcPr>
          <w:p w:rsidR="001F74BC" w:rsidRPr="00D76362" w:rsidRDefault="001F74BC" w:rsidP="006B76EF">
            <w:pPr>
              <w:ind w:right="-38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 xml:space="preserve">     Üreter  </w:t>
            </w:r>
          </w:p>
          <w:p w:rsidR="001F74BC" w:rsidRPr="00D76362" w:rsidRDefault="001F74BC" w:rsidP="006B76EF">
            <w:pPr>
              <w:ind w:right="-38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 xml:space="preserve"> (İdrar borusu)</w:t>
            </w:r>
          </w:p>
        </w:tc>
        <w:tc>
          <w:tcPr>
            <w:tcW w:w="1891" w:type="dxa"/>
          </w:tcPr>
          <w:p w:rsidR="001F74BC" w:rsidRPr="00D76362" w:rsidRDefault="001F74BC" w:rsidP="009431B3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>İdrar Kesesi</w:t>
            </w:r>
          </w:p>
        </w:tc>
      </w:tr>
      <w:tr w:rsidR="001F74BC" w:rsidRPr="00D76362" w:rsidTr="000C594B">
        <w:trPr>
          <w:trHeight w:val="91"/>
        </w:trPr>
        <w:tc>
          <w:tcPr>
            <w:tcW w:w="3772" w:type="dxa"/>
          </w:tcPr>
          <w:p w:rsidR="001F74BC" w:rsidRPr="00D76362" w:rsidRDefault="001F74BC" w:rsidP="006B76EF">
            <w:pPr>
              <w:ind w:right="-108"/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 xml:space="preserve">İdrarın dışarı atıldığı kanaldır.                                                          </w:t>
            </w:r>
          </w:p>
        </w:tc>
        <w:tc>
          <w:tcPr>
            <w:tcW w:w="1171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93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53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91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F74BC" w:rsidRPr="00D76362" w:rsidTr="000C594B">
        <w:trPr>
          <w:trHeight w:val="86"/>
        </w:trPr>
        <w:tc>
          <w:tcPr>
            <w:tcW w:w="3772" w:type="dxa"/>
          </w:tcPr>
          <w:p w:rsidR="001F74BC" w:rsidRPr="00D76362" w:rsidRDefault="001F74BC" w:rsidP="00454803">
            <w:pPr>
              <w:ind w:right="282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>Kanın süzüldüğü yerdir.</w:t>
            </w:r>
          </w:p>
        </w:tc>
        <w:tc>
          <w:tcPr>
            <w:tcW w:w="1171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93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53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91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F74BC" w:rsidRPr="00D76362" w:rsidTr="000C594B">
        <w:trPr>
          <w:trHeight w:val="86"/>
        </w:trPr>
        <w:tc>
          <w:tcPr>
            <w:tcW w:w="3772" w:type="dxa"/>
          </w:tcPr>
          <w:p w:rsidR="001F74BC" w:rsidRPr="00D76362" w:rsidRDefault="001F74BC" w:rsidP="00454803">
            <w:pPr>
              <w:ind w:right="282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>İdrarın toplandığı yerdir.</w:t>
            </w:r>
          </w:p>
        </w:tc>
        <w:tc>
          <w:tcPr>
            <w:tcW w:w="1171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93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53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91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F74BC" w:rsidRPr="00D76362" w:rsidTr="000C594B">
        <w:trPr>
          <w:trHeight w:val="91"/>
        </w:trPr>
        <w:tc>
          <w:tcPr>
            <w:tcW w:w="3772" w:type="dxa"/>
          </w:tcPr>
          <w:p w:rsidR="001F74BC" w:rsidRPr="00D76362" w:rsidRDefault="001F74BC" w:rsidP="00010C35">
            <w:pPr>
              <w:ind w:right="-108"/>
              <w:rPr>
                <w:rFonts w:ascii="Comic Sans MS" w:hAnsi="Comic Sans MS"/>
                <w:sz w:val="20"/>
                <w:szCs w:val="20"/>
              </w:rPr>
            </w:pPr>
            <w:r w:rsidRPr="00D76362">
              <w:rPr>
                <w:rFonts w:ascii="Comic Sans MS" w:hAnsi="Comic Sans MS"/>
                <w:sz w:val="20"/>
                <w:szCs w:val="20"/>
              </w:rPr>
              <w:t>İdrarı, böbreklerden idrar    kesesine taşıyan kanaldır.</w:t>
            </w:r>
          </w:p>
        </w:tc>
        <w:tc>
          <w:tcPr>
            <w:tcW w:w="1171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993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253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91" w:type="dxa"/>
          </w:tcPr>
          <w:p w:rsidR="001F74BC" w:rsidRPr="00D76362" w:rsidRDefault="001F74BC" w:rsidP="006B76EF">
            <w:pPr>
              <w:ind w:right="282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1F74BC" w:rsidRPr="00D76362" w:rsidRDefault="001F74BC" w:rsidP="006B76EF">
      <w:pPr>
        <w:rPr>
          <w:sz w:val="20"/>
          <w:szCs w:val="20"/>
        </w:rPr>
      </w:pPr>
    </w:p>
    <w:p w:rsidR="001F74BC" w:rsidRPr="00D76362" w:rsidRDefault="001F74BC" w:rsidP="00DC772D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D-Aşağıdaki bilgilerden doğru olanın yanına (D), yanlış olanın yanına </w:t>
      </w:r>
    </w:p>
    <w:p w:rsidR="001F74BC" w:rsidRPr="00D76362" w:rsidRDefault="001F74BC" w:rsidP="00DC772D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    (Y) yazınız.  (6X1=6 PUAN )</w:t>
      </w:r>
    </w:p>
    <w:p w:rsidR="001F74BC" w:rsidRPr="00D76362" w:rsidRDefault="001F74BC" w:rsidP="006B76EF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(</w:t>
      </w:r>
      <w:r w:rsidRPr="00D76362">
        <w:rPr>
          <w:rFonts w:ascii="Comic Sans MS" w:hAnsi="Comic Sans MS"/>
          <w:color w:val="FF0000"/>
          <w:sz w:val="20"/>
          <w:szCs w:val="20"/>
        </w:rPr>
        <w:t xml:space="preserve">    </w:t>
      </w:r>
      <w:r w:rsidRPr="00D76362">
        <w:rPr>
          <w:rFonts w:ascii="Comic Sans MS" w:hAnsi="Comic Sans MS"/>
          <w:sz w:val="20"/>
          <w:szCs w:val="20"/>
        </w:rPr>
        <w:t>) Mineraller vücutta düzenleyici olarak görev yaparlar.</w:t>
      </w:r>
    </w:p>
    <w:p w:rsidR="001F74BC" w:rsidRPr="00D76362" w:rsidRDefault="001F74BC" w:rsidP="00D217FB">
      <w:pPr>
        <w:spacing w:after="12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( </w:t>
      </w:r>
      <w:r w:rsidRPr="00D76362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D76362">
        <w:rPr>
          <w:rFonts w:ascii="Comic Sans MS" w:hAnsi="Comic Sans MS"/>
          <w:sz w:val="20"/>
          <w:szCs w:val="20"/>
        </w:rPr>
        <w:t xml:space="preserve">) Besinler sadece bitkilerden elde edilir.               </w:t>
      </w:r>
    </w:p>
    <w:p w:rsidR="001F74BC" w:rsidRPr="00D76362" w:rsidRDefault="001F74BC" w:rsidP="0067453F">
      <w:pPr>
        <w:spacing w:after="12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( </w:t>
      </w:r>
      <w:r w:rsidRPr="00D76362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D76362">
        <w:rPr>
          <w:rFonts w:ascii="Comic Sans MS" w:hAnsi="Comic Sans MS"/>
          <w:sz w:val="20"/>
          <w:szCs w:val="20"/>
        </w:rPr>
        <w:t>) Besinlerdeki katkı maddeleri sağlığımıza zarar verirler</w:t>
      </w:r>
    </w:p>
    <w:p w:rsidR="001F74BC" w:rsidRPr="00D76362" w:rsidRDefault="001F74BC" w:rsidP="00D217FB">
      <w:pPr>
        <w:spacing w:after="12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( </w:t>
      </w:r>
      <w:r w:rsidRPr="00D76362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D76362">
        <w:rPr>
          <w:rFonts w:ascii="Comic Sans MS" w:hAnsi="Comic Sans MS"/>
          <w:sz w:val="20"/>
          <w:szCs w:val="20"/>
        </w:rPr>
        <w:t>) Karbonhidratlı besinler enerji vermezler.</w:t>
      </w:r>
    </w:p>
    <w:p w:rsidR="001F74BC" w:rsidRPr="00D76362" w:rsidRDefault="001F74BC" w:rsidP="00D217FB">
      <w:pPr>
        <w:spacing w:after="12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( </w:t>
      </w:r>
      <w:r w:rsidRPr="00D76362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D76362">
        <w:rPr>
          <w:rFonts w:ascii="Comic Sans MS" w:hAnsi="Comic Sans MS"/>
          <w:sz w:val="20"/>
          <w:szCs w:val="20"/>
        </w:rPr>
        <w:t xml:space="preserve">) Şekil ve görevlerine göre dişler; kesici, köpek ve azı dişleri olarak üçe ayrılır.                        </w:t>
      </w:r>
    </w:p>
    <w:p w:rsidR="001F74BC" w:rsidRPr="00D76362" w:rsidRDefault="001F74BC" w:rsidP="00D217FB">
      <w:pPr>
        <w:spacing w:after="12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(</w:t>
      </w:r>
      <w:r w:rsidRPr="00D76362">
        <w:rPr>
          <w:rFonts w:ascii="Comic Sans MS" w:hAnsi="Comic Sans MS"/>
          <w:color w:val="FF0000"/>
          <w:sz w:val="20"/>
          <w:szCs w:val="20"/>
        </w:rPr>
        <w:t xml:space="preserve">    </w:t>
      </w:r>
      <w:r w:rsidRPr="00D76362">
        <w:rPr>
          <w:rFonts w:ascii="Comic Sans MS" w:hAnsi="Comic Sans MS"/>
          <w:sz w:val="20"/>
          <w:szCs w:val="20"/>
        </w:rPr>
        <w:t xml:space="preserve">) Alkol  sadece için kişiye zarar verir.  </w:t>
      </w:r>
    </w:p>
    <w:p w:rsidR="001F74BC" w:rsidRDefault="001F74BC" w:rsidP="00584B81">
      <w:pPr>
        <w:spacing w:after="120"/>
        <w:rPr>
          <w:rFonts w:ascii="Comic Sans MS" w:hAnsi="Comic Sans MS"/>
          <w:b w:val="0"/>
          <w:sz w:val="20"/>
          <w:szCs w:val="20"/>
        </w:rPr>
      </w:pPr>
      <w:r w:rsidRPr="00D76362">
        <w:rPr>
          <w:rFonts w:ascii="Comic Sans MS" w:hAnsi="Comic Sans MS"/>
          <w:b w:val="0"/>
          <w:sz w:val="20"/>
          <w:szCs w:val="20"/>
        </w:rPr>
        <w:t xml:space="preserve">            </w:t>
      </w:r>
    </w:p>
    <w:p w:rsidR="001F74BC" w:rsidRDefault="001F74BC" w:rsidP="00584B81">
      <w:pPr>
        <w:spacing w:after="120"/>
        <w:rPr>
          <w:rFonts w:ascii="Comic Sans MS" w:hAnsi="Comic Sans MS"/>
          <w:b w:val="0"/>
          <w:sz w:val="20"/>
          <w:szCs w:val="20"/>
        </w:rPr>
      </w:pPr>
    </w:p>
    <w:p w:rsidR="001F74BC" w:rsidRDefault="001F74BC" w:rsidP="00584B81">
      <w:pPr>
        <w:spacing w:after="120"/>
        <w:rPr>
          <w:rFonts w:ascii="Comic Sans MS" w:hAnsi="Comic Sans MS"/>
          <w:b w:val="0"/>
          <w:sz w:val="20"/>
          <w:szCs w:val="20"/>
        </w:rPr>
      </w:pPr>
    </w:p>
    <w:p w:rsidR="001F74BC" w:rsidRDefault="001F74BC" w:rsidP="00584B81">
      <w:pPr>
        <w:spacing w:after="120"/>
        <w:rPr>
          <w:rFonts w:ascii="Comic Sans MS" w:hAnsi="Comic Sans MS"/>
          <w:b w:val="0"/>
          <w:sz w:val="20"/>
          <w:szCs w:val="20"/>
        </w:rPr>
      </w:pPr>
    </w:p>
    <w:p w:rsidR="001F74BC" w:rsidRDefault="001F74BC" w:rsidP="00584B81">
      <w:pPr>
        <w:spacing w:after="120"/>
        <w:rPr>
          <w:rFonts w:ascii="Comic Sans MS" w:hAnsi="Comic Sans MS"/>
          <w:b w:val="0"/>
          <w:sz w:val="20"/>
          <w:szCs w:val="20"/>
        </w:rPr>
      </w:pPr>
    </w:p>
    <w:p w:rsidR="001F74BC" w:rsidRPr="00D76362" w:rsidRDefault="001F74BC" w:rsidP="00584B81">
      <w:pPr>
        <w:spacing w:after="120"/>
        <w:rPr>
          <w:sz w:val="20"/>
          <w:szCs w:val="20"/>
        </w:rPr>
      </w:pPr>
      <w:r w:rsidRPr="00D76362">
        <w:rPr>
          <w:rFonts w:ascii="Comic Sans MS" w:hAnsi="Comic Sans MS"/>
          <w:b w:val="0"/>
          <w:sz w:val="20"/>
          <w:szCs w:val="20"/>
        </w:rPr>
        <w:t xml:space="preserve">   </w:t>
      </w:r>
    </w:p>
    <w:p w:rsidR="001F74BC" w:rsidRPr="00D76362" w:rsidRDefault="001F74BC" w:rsidP="000F63DF">
      <w:pPr>
        <w:rPr>
          <w:rFonts w:ascii="Comic Sans MS" w:hAnsi="Comic Sans MS"/>
          <w:sz w:val="20"/>
          <w:szCs w:val="20"/>
        </w:rPr>
        <w:sectPr w:rsidR="001F74BC" w:rsidRPr="00D76362" w:rsidSect="006B76EF">
          <w:pgSz w:w="11906" w:h="16838"/>
          <w:pgMar w:top="170" w:right="284" w:bottom="851" w:left="425" w:header="709" w:footer="709" w:gutter="0"/>
          <w:cols w:space="709"/>
          <w:docGrid w:linePitch="360"/>
        </w:sectPr>
      </w:pPr>
    </w:p>
    <w:p w:rsidR="001F74BC" w:rsidRPr="00D76362" w:rsidRDefault="001F74BC" w:rsidP="000F63DF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E- Aşağıdaki çoktan seçmeli </w:t>
      </w:r>
    </w:p>
    <w:p w:rsidR="001F74BC" w:rsidRPr="00D76362" w:rsidRDefault="001F74BC" w:rsidP="000F63DF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  soruları cevaplayınız.(12x5=60 PUAN)</w:t>
      </w:r>
    </w:p>
    <w:p w:rsidR="001F74BC" w:rsidRPr="00D76362" w:rsidRDefault="001F74BC" w:rsidP="000F63DF">
      <w:pPr>
        <w:rPr>
          <w:rFonts w:ascii="Comic Sans MS" w:hAnsi="Comic Sans MS"/>
          <w:sz w:val="20"/>
          <w:szCs w:val="20"/>
        </w:rPr>
      </w:pPr>
    </w:p>
    <w:p w:rsidR="001F74BC" w:rsidRPr="00D76362" w:rsidRDefault="001F74BC" w:rsidP="00831C20">
      <w:pPr>
        <w:jc w:val="both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1- Aşağıdaki yiyeceklerden hangisi içerdiği besin yönüyle diğerlerinden farklıdır? </w:t>
      </w:r>
    </w:p>
    <w:p w:rsidR="001F74BC" w:rsidRPr="00D76362" w:rsidRDefault="001F74BC" w:rsidP="00831C20">
      <w:pPr>
        <w:jc w:val="both"/>
        <w:rPr>
          <w:rFonts w:ascii="Comic Sans MS" w:hAnsi="Comic Sans MS"/>
          <w:sz w:val="20"/>
          <w:szCs w:val="20"/>
        </w:rPr>
      </w:pPr>
    </w:p>
    <w:p w:rsidR="001F74BC" w:rsidRPr="00D76362" w:rsidRDefault="001F74BC" w:rsidP="00831C20">
      <w:pPr>
        <w:jc w:val="both"/>
        <w:rPr>
          <w:rFonts w:ascii="Comic Sans MS" w:hAnsi="Comic Sans MS"/>
          <w:sz w:val="20"/>
          <w:szCs w:val="20"/>
        </w:rPr>
      </w:pPr>
      <w:r w:rsidRPr="00DF4EBD">
        <w:rPr>
          <w:rFonts w:ascii="Comic Sans MS" w:hAnsi="Comic Sans MS"/>
          <w:noProof/>
          <w:color w:val="0000FF"/>
          <w:sz w:val="20"/>
          <w:szCs w:val="20"/>
        </w:rPr>
        <w:pict>
          <v:shape id="Resim 2" o:spid="_x0000_i1025" type="#_x0000_t75" alt="1001resim_bebekli-makarna" style="width:72.75pt;height:88.5pt;visibility:visible">
            <v:imagedata r:id="rId6" o:title=""/>
          </v:shape>
        </w:pict>
      </w:r>
      <w:r w:rsidRPr="00DF4EBD">
        <w:rPr>
          <w:rFonts w:ascii="Comic Sans MS" w:hAnsi="Comic Sans MS"/>
          <w:noProof/>
          <w:color w:val="0000FF"/>
          <w:sz w:val="20"/>
          <w:szCs w:val="20"/>
        </w:rPr>
        <w:pict>
          <v:shape id="Resim 3" o:spid="_x0000_i1026" type="#_x0000_t75" alt="kepekli-ekmek-gordunuzmu-553" style="width:114pt;height:84.75pt;visibility:visible">
            <v:imagedata r:id="rId7" o:title=""/>
          </v:shape>
        </w:pict>
      </w:r>
    </w:p>
    <w:p w:rsidR="001F74BC" w:rsidRPr="00D76362" w:rsidRDefault="001F74BC" w:rsidP="00831C20">
      <w:pPr>
        <w:jc w:val="both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A)  Makarna                      C)  Ekmek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  <w:r w:rsidRPr="00DF4EBD">
        <w:rPr>
          <w:rFonts w:ascii="Comic Sans MS" w:hAnsi="Comic Sans MS"/>
          <w:noProof/>
          <w:color w:val="0000FF"/>
          <w:sz w:val="20"/>
          <w:szCs w:val="20"/>
        </w:rPr>
        <w:pict>
          <v:shape id="Resim 4" o:spid="_x0000_i1027" type="#_x0000_t75" alt="salad" style="width:101.25pt;height:54pt;visibility:visible">
            <v:imagedata r:id="rId8" o:title=""/>
          </v:shape>
        </w:pict>
      </w:r>
      <w:r w:rsidRPr="00DF4EBD">
        <w:rPr>
          <w:rFonts w:ascii="Comic Sans MS" w:hAnsi="Comic Sans MS"/>
          <w:noProof/>
          <w:color w:val="0000FF"/>
          <w:sz w:val="20"/>
          <w:szCs w:val="20"/>
        </w:rPr>
        <w:pict>
          <v:shape id="Resim 5" o:spid="_x0000_i1028" type="#_x0000_t75" alt="CokoPrens" style="width:104.25pt;height:58.5pt;visibility:visible">
            <v:imagedata r:id="rId9" o:title=""/>
          </v:shape>
        </w:pict>
      </w:r>
      <w:r w:rsidRPr="00D76362">
        <w:rPr>
          <w:rFonts w:ascii="Comic Sans MS" w:hAnsi="Comic Sans MS"/>
          <w:sz w:val="20"/>
          <w:szCs w:val="20"/>
        </w:rPr>
        <w:t xml:space="preserve">                                                                B)  Salata</w:t>
      </w:r>
      <w:r w:rsidRPr="00D76362">
        <w:rPr>
          <w:rFonts w:ascii="Comic Sans MS" w:hAnsi="Comic Sans MS"/>
          <w:sz w:val="20"/>
          <w:szCs w:val="20"/>
        </w:rPr>
        <w:tab/>
        <w:t xml:space="preserve">                  D)  Bisküvi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</w:p>
    <w:p w:rsidR="001F74BC" w:rsidRPr="00D76362" w:rsidRDefault="001F74BC" w:rsidP="00831C20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  2- Aşağıdakilerden hangisi boşaltım ile ilgili yapı ve organlardan birisi değildir?</w:t>
      </w:r>
    </w:p>
    <w:p w:rsidR="001F74BC" w:rsidRPr="00D76362" w:rsidRDefault="001F74BC" w:rsidP="00831C20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br/>
        <w:t xml:space="preserve">A)İdrar borusu                B) İdrar kanalı      </w:t>
      </w:r>
    </w:p>
    <w:p w:rsidR="001F74BC" w:rsidRPr="00D76362" w:rsidRDefault="001F74BC" w:rsidP="00831C20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C)  Mide</w:t>
      </w:r>
      <w:r w:rsidRPr="00D76362">
        <w:rPr>
          <w:rFonts w:ascii="Comic Sans MS" w:hAnsi="Comic Sans MS"/>
          <w:color w:val="000000"/>
          <w:sz w:val="20"/>
          <w:szCs w:val="20"/>
        </w:rPr>
        <w:t>                         D) Böbrekler</w:t>
      </w:r>
    </w:p>
    <w:p w:rsidR="001F74BC" w:rsidRPr="00D76362" w:rsidRDefault="001F74BC" w:rsidP="00831C20">
      <w:pPr>
        <w:rPr>
          <w:rFonts w:ascii="Comic Sans MS" w:hAnsi="Comic Sans MS"/>
          <w:color w:val="000000"/>
          <w:sz w:val="20"/>
          <w:szCs w:val="20"/>
        </w:rPr>
      </w:pPr>
    </w:p>
    <w:p w:rsidR="001F74BC" w:rsidRPr="00D76362" w:rsidRDefault="001F74BC" w:rsidP="00831C20">
      <w:pPr>
        <w:tabs>
          <w:tab w:val="left" w:pos="1890"/>
        </w:tabs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3-  </w:t>
      </w:r>
      <w:r w:rsidRPr="00D76362">
        <w:rPr>
          <w:rFonts w:ascii="Comic Sans MS" w:hAnsi="Comic Sans MS"/>
          <w:sz w:val="20"/>
          <w:szCs w:val="20"/>
        </w:rPr>
        <w:t>Vücutta enerji üretmek için en çok hangi besin kullanılır?</w:t>
      </w:r>
    </w:p>
    <w:p w:rsidR="001F74BC" w:rsidRPr="00D76362" w:rsidRDefault="001F74BC" w:rsidP="00831C20">
      <w:pPr>
        <w:tabs>
          <w:tab w:val="num" w:pos="720"/>
          <w:tab w:val="left" w:pos="1890"/>
        </w:tabs>
        <w:ind w:left="360" w:hanging="36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 A)</w:t>
      </w:r>
      <w:r w:rsidRPr="00D76362">
        <w:rPr>
          <w:rFonts w:ascii="Comic Sans MS" w:hAnsi="Comic Sans MS"/>
          <w:sz w:val="20"/>
          <w:szCs w:val="20"/>
        </w:rPr>
        <w:t xml:space="preserve">  Yağ                       </w:t>
      </w:r>
      <w:r w:rsidRPr="00D76362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D76362">
        <w:rPr>
          <w:rFonts w:ascii="Comic Sans MS" w:hAnsi="Comic Sans MS"/>
          <w:sz w:val="20"/>
          <w:szCs w:val="20"/>
        </w:rPr>
        <w:t>B)  karbonhidrat</w:t>
      </w:r>
    </w:p>
    <w:p w:rsidR="001F74BC" w:rsidRPr="00D76362" w:rsidRDefault="001F74BC" w:rsidP="00831C20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</w:t>
      </w:r>
      <w:r w:rsidRPr="00D76362">
        <w:rPr>
          <w:rFonts w:ascii="Comic Sans MS" w:hAnsi="Comic Sans MS"/>
          <w:color w:val="000000"/>
          <w:sz w:val="20"/>
          <w:szCs w:val="20"/>
        </w:rPr>
        <w:t xml:space="preserve">C)   Vitamin                     D)  Protein </w:t>
      </w:r>
    </w:p>
    <w:p w:rsidR="001F74BC" w:rsidRPr="00D76362" w:rsidRDefault="001F74BC" w:rsidP="00831C20">
      <w:pPr>
        <w:rPr>
          <w:rFonts w:ascii="Comic Sans MS" w:hAnsi="Comic Sans MS"/>
          <w:color w:val="000000"/>
          <w:sz w:val="20"/>
          <w:szCs w:val="20"/>
        </w:rPr>
      </w:pP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4-  Sindirilen besinler, aşağıdaki organların hangisinde kana geçer?</w:t>
      </w:r>
    </w:p>
    <w:p w:rsidR="001F74BC" w:rsidRDefault="001F74BC" w:rsidP="00831C20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A) İnce bağırsak</w:t>
      </w:r>
      <w:r>
        <w:rPr>
          <w:rFonts w:ascii="Comic Sans MS" w:hAnsi="Comic Sans MS"/>
          <w:color w:val="FF0000"/>
          <w:sz w:val="20"/>
          <w:szCs w:val="20"/>
        </w:rPr>
        <w:t>  </w:t>
      </w:r>
      <w:r w:rsidRPr="00D76362">
        <w:rPr>
          <w:rFonts w:ascii="Comic Sans MS" w:hAnsi="Comic Sans MS"/>
          <w:sz w:val="20"/>
          <w:szCs w:val="20"/>
        </w:rPr>
        <w:t>B) y</w:t>
      </w:r>
      <w:r>
        <w:rPr>
          <w:rFonts w:ascii="Comic Sans MS" w:hAnsi="Comic Sans MS"/>
          <w:sz w:val="20"/>
          <w:szCs w:val="20"/>
        </w:rPr>
        <w:t>emek borusu </w:t>
      </w:r>
      <w:r w:rsidRPr="00D76362">
        <w:rPr>
          <w:rFonts w:ascii="Comic Sans MS" w:hAnsi="Comic Sans MS"/>
          <w:sz w:val="20"/>
          <w:szCs w:val="20"/>
        </w:rPr>
        <w:t xml:space="preserve"> 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>m</w:t>
      </w:r>
      <w:r w:rsidRPr="00D76362">
        <w:rPr>
          <w:rFonts w:ascii="Comic Sans MS" w:hAnsi="Comic Sans MS"/>
          <w:sz w:val="20"/>
          <w:szCs w:val="20"/>
        </w:rPr>
        <w:t>ide                D) Yutak</w:t>
      </w:r>
    </w:p>
    <w:p w:rsidR="001F74BC" w:rsidRPr="00D76362" w:rsidRDefault="001F74BC" w:rsidP="00831C20">
      <w:pPr>
        <w:jc w:val="both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4240" w:tblpY="1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6"/>
      </w:tblGrid>
      <w:tr w:rsidR="001F74BC" w:rsidRPr="00D76362" w:rsidTr="000F2AB6">
        <w:trPr>
          <w:trHeight w:val="1722"/>
        </w:trPr>
        <w:tc>
          <w:tcPr>
            <w:tcW w:w="1669" w:type="dxa"/>
          </w:tcPr>
          <w:p w:rsidR="001F74BC" w:rsidRPr="00D76362" w:rsidRDefault="001F74BC" w:rsidP="000F2AB6">
            <w:pPr>
              <w:spacing w:line="360" w:lineRule="auto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F4EBD">
              <w:rPr>
                <w:rFonts w:ascii="Comic Sans MS" w:hAnsi="Comic Sans MS"/>
                <w:noProof/>
                <w:color w:val="0000FF"/>
                <w:sz w:val="20"/>
                <w:szCs w:val="20"/>
              </w:rPr>
              <w:pict>
                <v:shape id="Resim 7" o:spid="_x0000_i1029" type="#_x0000_t75" alt="dis_bakimi" style="width:75pt;height:87pt;visibility:visible">
                  <v:imagedata r:id="rId10" o:title=""/>
                </v:shape>
              </w:pict>
            </w:r>
          </w:p>
        </w:tc>
      </w:tr>
    </w:tbl>
    <w:p w:rsidR="001F74BC" w:rsidRPr="00D76362" w:rsidRDefault="001F74BC" w:rsidP="00831C20">
      <w:pPr>
        <w:tabs>
          <w:tab w:val="left" w:pos="1890"/>
        </w:tabs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5-Aşağıdakilerden hangisi diş sağlığımızı olumsuz etkiler?</w:t>
      </w:r>
    </w:p>
    <w:p w:rsidR="001F74BC" w:rsidRPr="00D76362" w:rsidRDefault="001F74BC" w:rsidP="00831C20">
      <w:pPr>
        <w:tabs>
          <w:tab w:val="left" w:pos="1890"/>
        </w:tabs>
        <w:rPr>
          <w:rFonts w:ascii="Comic Sans MS" w:hAnsi="Comic Sans MS"/>
          <w:sz w:val="20"/>
          <w:szCs w:val="20"/>
        </w:rPr>
      </w:pPr>
    </w:p>
    <w:p w:rsidR="001F74BC" w:rsidRPr="00D76362" w:rsidRDefault="001F74BC" w:rsidP="00831C20">
      <w:pPr>
        <w:tabs>
          <w:tab w:val="num" w:pos="720"/>
          <w:tab w:val="left" w:pos="1890"/>
        </w:tabs>
        <w:ind w:left="360" w:hanging="36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A)  Şekerli yiyecekleri fazla tüketmek</w:t>
      </w:r>
    </w:p>
    <w:p w:rsidR="001F74BC" w:rsidRPr="00D76362" w:rsidRDefault="001F74BC" w:rsidP="00831C20">
      <w:pPr>
        <w:tabs>
          <w:tab w:val="num" w:pos="720"/>
          <w:tab w:val="left" w:pos="1890"/>
        </w:tabs>
        <w:ind w:left="360" w:hanging="36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B)  Bol miktarda süt ve peynir yemek</w:t>
      </w:r>
    </w:p>
    <w:p w:rsidR="001F74BC" w:rsidRPr="00D76362" w:rsidRDefault="001F74BC" w:rsidP="00831C20">
      <w:pPr>
        <w:tabs>
          <w:tab w:val="num" w:pos="720"/>
          <w:tab w:val="left" w:pos="1890"/>
        </w:tabs>
        <w:ind w:left="360" w:hanging="360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C)  Her yemekten sonra dişleri fırçalamak</w:t>
      </w:r>
    </w:p>
    <w:p w:rsidR="001F74BC" w:rsidRPr="00D76362" w:rsidRDefault="001F74BC" w:rsidP="00831C20">
      <w:pPr>
        <w:tabs>
          <w:tab w:val="num" w:pos="720"/>
          <w:tab w:val="left" w:pos="1890"/>
        </w:tabs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D)  Düzenli diş doktoruna gitmek</w:t>
      </w:r>
    </w:p>
    <w:p w:rsidR="001F74BC" w:rsidRPr="00D76362" w:rsidRDefault="001F74BC" w:rsidP="000C594B">
      <w:pPr>
        <w:spacing w:line="360" w:lineRule="auto"/>
        <w:rPr>
          <w:rFonts w:ascii="Comic Sans MS" w:hAnsi="Comic Sans MS"/>
          <w:sz w:val="20"/>
          <w:szCs w:val="20"/>
        </w:rPr>
      </w:pPr>
    </w:p>
    <w:p w:rsidR="001F74BC" w:rsidRPr="00D76362" w:rsidRDefault="001F74BC" w:rsidP="000C594B">
      <w:pPr>
        <w:spacing w:line="360" w:lineRule="auto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6-</w:t>
      </w:r>
      <w:r w:rsidRPr="00D76362">
        <w:rPr>
          <w:sz w:val="20"/>
          <w:szCs w:val="20"/>
        </w:rPr>
        <w:t xml:space="preserve"> </w:t>
      </w:r>
      <w:r w:rsidRPr="00D76362">
        <w:rPr>
          <w:rFonts w:ascii="Comic Sans MS" w:hAnsi="Comic Sans MS"/>
          <w:sz w:val="20"/>
          <w:szCs w:val="20"/>
        </w:rPr>
        <w:t>Aşağıdakilerden hangisi bitkisel besinlerdendir ?</w:t>
      </w:r>
    </w:p>
    <w:p w:rsidR="001F74BC" w:rsidRPr="00D76362" w:rsidRDefault="001F74BC" w:rsidP="000C594B">
      <w:pPr>
        <w:spacing w:line="360" w:lineRule="auto"/>
        <w:rPr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A) tereyağı</w:t>
      </w:r>
      <w:r w:rsidRPr="00D76362">
        <w:rPr>
          <w:rFonts w:ascii="Comic Sans MS" w:hAnsi="Comic Sans MS"/>
          <w:sz w:val="20"/>
          <w:szCs w:val="20"/>
        </w:rPr>
        <w:tab/>
        <w:t>B) yumurta</w:t>
      </w:r>
      <w:r w:rsidRPr="00D76362">
        <w:rPr>
          <w:sz w:val="20"/>
          <w:szCs w:val="20"/>
        </w:rPr>
        <w:tab/>
      </w:r>
      <w:r w:rsidRPr="00D76362">
        <w:rPr>
          <w:rFonts w:ascii="Comic Sans MS" w:hAnsi="Comic Sans MS"/>
          <w:sz w:val="20"/>
          <w:szCs w:val="20"/>
        </w:rPr>
        <w:t>C) makarna</w:t>
      </w:r>
      <w:r w:rsidRPr="00D76362">
        <w:rPr>
          <w:rFonts w:ascii="Comic Sans MS" w:hAnsi="Comic Sans MS"/>
          <w:sz w:val="20"/>
          <w:szCs w:val="20"/>
        </w:rPr>
        <w:tab/>
        <w:t>D) süt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7- Annesi Özge’ye daima doğal besinler yemesi gerektiğini söylüyor.Buna göre Özge Aşağıdakilerden hangisini </w:t>
      </w:r>
      <w:r w:rsidRPr="00D76362">
        <w:rPr>
          <w:rFonts w:ascii="Comic Sans MS" w:hAnsi="Comic Sans MS"/>
          <w:sz w:val="20"/>
          <w:szCs w:val="20"/>
          <w:u w:val="single"/>
        </w:rPr>
        <w:t>yememelidir?</w:t>
      </w:r>
    </w:p>
    <w:p w:rsidR="001F74BC" w:rsidRPr="00D76362" w:rsidRDefault="001F74BC" w:rsidP="000C594B">
      <w:pPr>
        <w:ind w:hanging="33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A ) yumurta</w:t>
      </w:r>
      <w:r w:rsidRPr="00D76362">
        <w:rPr>
          <w:rFonts w:ascii="Comic Sans MS" w:hAnsi="Comic Sans MS"/>
          <w:sz w:val="20"/>
          <w:szCs w:val="20"/>
        </w:rPr>
        <w:tab/>
      </w:r>
      <w:r w:rsidRPr="00D76362">
        <w:rPr>
          <w:rFonts w:ascii="Comic Sans MS" w:hAnsi="Comic Sans MS"/>
          <w:sz w:val="20"/>
          <w:szCs w:val="20"/>
        </w:rPr>
        <w:tab/>
        <w:t xml:space="preserve">B ) çikolata </w:t>
      </w:r>
    </w:p>
    <w:p w:rsidR="001F74BC" w:rsidRPr="00D76362" w:rsidRDefault="001F74BC" w:rsidP="000C594B">
      <w:pPr>
        <w:ind w:left="142" w:hanging="33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C ) portakal</w:t>
      </w:r>
      <w:r w:rsidRPr="00D76362">
        <w:rPr>
          <w:rFonts w:ascii="Comic Sans MS" w:hAnsi="Comic Sans MS"/>
          <w:sz w:val="20"/>
          <w:szCs w:val="20"/>
        </w:rPr>
        <w:tab/>
      </w:r>
      <w:r w:rsidRPr="00D76362">
        <w:rPr>
          <w:rFonts w:ascii="Comic Sans MS" w:hAnsi="Comic Sans MS"/>
          <w:sz w:val="20"/>
          <w:szCs w:val="20"/>
        </w:rPr>
        <w:tab/>
        <w:t>D ) tereyağı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8- İnsanda </w:t>
      </w:r>
      <w:r w:rsidRPr="00D76362">
        <w:rPr>
          <w:rFonts w:ascii="Comic Sans MS" w:hAnsi="Comic Sans MS"/>
          <w:sz w:val="20"/>
          <w:szCs w:val="20"/>
          <w:u w:val="single"/>
        </w:rPr>
        <w:t xml:space="preserve">boşaltım sisteminin temel görevi </w:t>
      </w:r>
      <w:r w:rsidRPr="00D76362">
        <w:rPr>
          <w:rFonts w:ascii="Comic Sans MS" w:hAnsi="Comic Sans MS"/>
          <w:sz w:val="20"/>
          <w:szCs w:val="20"/>
        </w:rPr>
        <w:t>hangi</w:t>
      </w:r>
      <w:r w:rsidRPr="00D76362">
        <w:rPr>
          <w:rFonts w:ascii="Comic Sans MS" w:hAnsi="Comic Sans MS"/>
          <w:sz w:val="20"/>
          <w:szCs w:val="20"/>
          <w:u w:val="single"/>
        </w:rPr>
        <w:t xml:space="preserve"> </w:t>
      </w:r>
      <w:r w:rsidRPr="00D76362">
        <w:rPr>
          <w:rFonts w:ascii="Comic Sans MS" w:hAnsi="Comic Sans MS"/>
          <w:sz w:val="20"/>
          <w:szCs w:val="20"/>
        </w:rPr>
        <w:t>seçenekte verilmiştir?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</w:p>
    <w:p w:rsidR="001F74BC" w:rsidRPr="00D76362" w:rsidRDefault="001F74BC" w:rsidP="00831C20">
      <w:pPr>
        <w:numPr>
          <w:ilvl w:val="0"/>
          <w:numId w:val="3"/>
        </w:numPr>
        <w:tabs>
          <w:tab w:val="num" w:pos="1980"/>
        </w:tabs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Hücrelere besin ve oksijen taşımak</w:t>
      </w:r>
    </w:p>
    <w:p w:rsidR="001F74BC" w:rsidRPr="00D76362" w:rsidRDefault="001F74BC" w:rsidP="00831C20">
      <w:pPr>
        <w:numPr>
          <w:ilvl w:val="0"/>
          <w:numId w:val="3"/>
        </w:numPr>
        <w:tabs>
          <w:tab w:val="num" w:pos="1980"/>
        </w:tabs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Sindirim artıklarının dışarı atılmasını sağlamak</w:t>
      </w:r>
    </w:p>
    <w:p w:rsidR="001F74BC" w:rsidRPr="00D76362" w:rsidRDefault="001F74BC" w:rsidP="00831C20">
      <w:pPr>
        <w:numPr>
          <w:ilvl w:val="0"/>
          <w:numId w:val="3"/>
        </w:numPr>
        <w:tabs>
          <w:tab w:val="num" w:pos="1980"/>
        </w:tabs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Kandaki zararlıları süzerek vücuttan atmak</w:t>
      </w:r>
    </w:p>
    <w:p w:rsidR="001F74BC" w:rsidRPr="00D76362" w:rsidRDefault="001F74BC" w:rsidP="00831C20">
      <w:pPr>
        <w:numPr>
          <w:ilvl w:val="0"/>
          <w:numId w:val="3"/>
        </w:numPr>
        <w:tabs>
          <w:tab w:val="num" w:pos="1980"/>
        </w:tabs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Vücudun su dengesini sağlamak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</w:t>
      </w:r>
    </w:p>
    <w:p w:rsidR="001F74BC" w:rsidRPr="00D76362" w:rsidRDefault="001F74BC" w:rsidP="00831C20">
      <w:pPr>
        <w:rPr>
          <w:rFonts w:ascii="Comic Sans MS" w:hAnsi="Comic Sans MS"/>
          <w:sz w:val="20"/>
          <w:szCs w:val="20"/>
        </w:rPr>
      </w:pPr>
    </w:p>
    <w:p w:rsidR="001F74BC" w:rsidRPr="00D76362" w:rsidRDefault="001F74BC" w:rsidP="009E7731">
      <w:pPr>
        <w:ind w:left="142" w:hanging="284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  9-Mustafa Can  futbol oynarken düşüp dizini ve kolunu yaralamıştır. Ayhan’ın yaralarını iyileştirme ve onarmada aşağıdaki besin maddelerinden hangisi etkin rol oynar?</w:t>
      </w:r>
    </w:p>
    <w:p w:rsidR="001F74BC" w:rsidRPr="00D76362" w:rsidRDefault="001F74BC" w:rsidP="009E7731">
      <w:pPr>
        <w:ind w:left="426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A) su</w:t>
      </w:r>
      <w:r w:rsidRPr="00D76362">
        <w:rPr>
          <w:rFonts w:ascii="Comic Sans MS" w:hAnsi="Comic Sans MS"/>
          <w:sz w:val="20"/>
          <w:szCs w:val="20"/>
        </w:rPr>
        <w:tab/>
      </w:r>
      <w:r w:rsidRPr="00D76362">
        <w:rPr>
          <w:rFonts w:ascii="Comic Sans MS" w:hAnsi="Comic Sans MS"/>
          <w:sz w:val="20"/>
          <w:szCs w:val="20"/>
        </w:rPr>
        <w:tab/>
      </w:r>
      <w:r w:rsidRPr="00D76362">
        <w:rPr>
          <w:rFonts w:ascii="Comic Sans MS" w:hAnsi="Comic Sans MS"/>
          <w:sz w:val="20"/>
          <w:szCs w:val="20"/>
        </w:rPr>
        <w:tab/>
        <w:t>B) mineraller</w:t>
      </w:r>
    </w:p>
    <w:p w:rsidR="001F74BC" w:rsidRPr="00D76362" w:rsidRDefault="001F74BC" w:rsidP="009E7731">
      <w:pPr>
        <w:ind w:left="426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C) karbonhidratlar</w:t>
      </w:r>
      <w:r w:rsidRPr="00D76362">
        <w:rPr>
          <w:rFonts w:ascii="Comic Sans MS" w:hAnsi="Comic Sans MS"/>
          <w:sz w:val="20"/>
          <w:szCs w:val="20"/>
        </w:rPr>
        <w:tab/>
        <w:t>D) proteinler</w:t>
      </w:r>
    </w:p>
    <w:p w:rsidR="001F74BC" w:rsidRPr="00D76362" w:rsidRDefault="001F74BC" w:rsidP="009E7731">
      <w:pPr>
        <w:rPr>
          <w:rFonts w:ascii="Comic Sans MS" w:hAnsi="Comic Sans MS"/>
          <w:sz w:val="20"/>
          <w:szCs w:val="20"/>
        </w:rPr>
      </w:pPr>
    </w:p>
    <w:p w:rsidR="001F74BC" w:rsidRPr="00D76362" w:rsidRDefault="001F74BC" w:rsidP="009E7731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10- Aşağıdakilerden kaç tanesi boşaltım sisteminin sağlığı açısından gereklidir?</w:t>
      </w:r>
    </w:p>
    <w:p w:rsidR="001F74BC" w:rsidRPr="00D76362" w:rsidRDefault="001F74BC" w:rsidP="00831C20">
      <w:pPr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İdrar uzun süre tutulmamalıdır</w:t>
      </w:r>
    </w:p>
    <w:p w:rsidR="001F74BC" w:rsidRPr="00D76362" w:rsidRDefault="001F74BC" w:rsidP="00831C20">
      <w:pPr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Temizliğe özen gösterilmeli</w:t>
      </w:r>
    </w:p>
    <w:p w:rsidR="001F74BC" w:rsidRPr="00D76362" w:rsidRDefault="001F74BC" w:rsidP="00831C20">
      <w:pPr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 xml:space="preserve">Günde en az </w:t>
      </w:r>
      <w:smartTag w:uri="urn:schemas-microsoft-com:office:smarttags" w:element="metricconverter">
        <w:smartTagPr>
          <w:attr w:name="ProductID" w:val="2 litre"/>
        </w:smartTagPr>
        <w:r w:rsidRPr="00D76362">
          <w:rPr>
            <w:rFonts w:ascii="Comic Sans MS" w:hAnsi="Comic Sans MS"/>
            <w:sz w:val="20"/>
            <w:szCs w:val="20"/>
          </w:rPr>
          <w:t>2 litre</w:t>
        </w:r>
      </w:smartTag>
      <w:r w:rsidRPr="00D76362">
        <w:rPr>
          <w:rFonts w:ascii="Comic Sans MS" w:hAnsi="Comic Sans MS"/>
          <w:sz w:val="20"/>
          <w:szCs w:val="20"/>
        </w:rPr>
        <w:t xml:space="preserve"> su içilmeli</w:t>
      </w:r>
    </w:p>
    <w:p w:rsidR="001F74BC" w:rsidRPr="00D76362" w:rsidRDefault="001F74BC" w:rsidP="00831C20">
      <w:pPr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Böbrekler ve ayaklar soğuktan korunmalı</w:t>
      </w:r>
    </w:p>
    <w:p w:rsidR="001F74BC" w:rsidRPr="00D76362" w:rsidRDefault="001F74BC" w:rsidP="00831C20">
      <w:pPr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sz w:val="20"/>
          <w:szCs w:val="20"/>
        </w:rPr>
        <w:t>Süt ve süt ürünleri aşırı tüketilmemeli</w:t>
      </w:r>
    </w:p>
    <w:p w:rsidR="001F74BC" w:rsidRPr="00D76362" w:rsidRDefault="001F74BC" w:rsidP="00831C20">
      <w:pPr>
        <w:jc w:val="both"/>
        <w:rPr>
          <w:rFonts w:ascii="Comic Sans MS" w:hAnsi="Comic Sans MS"/>
          <w:sz w:val="20"/>
          <w:szCs w:val="20"/>
        </w:rPr>
      </w:pPr>
    </w:p>
    <w:p w:rsidR="001F74BC" w:rsidRPr="00D76362" w:rsidRDefault="001F74BC" w:rsidP="00831C20">
      <w:pPr>
        <w:jc w:val="both"/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A) 2        B) 3    C) 4     </w:t>
      </w:r>
      <w:r w:rsidRPr="00D76362">
        <w:rPr>
          <w:rFonts w:ascii="Comic Sans MS" w:hAnsi="Comic Sans MS"/>
          <w:sz w:val="20"/>
          <w:szCs w:val="20"/>
        </w:rPr>
        <w:t>D) 5</w:t>
      </w:r>
    </w:p>
    <w:p w:rsidR="001F74BC" w:rsidRPr="00D76362" w:rsidRDefault="001F74BC" w:rsidP="00831C20">
      <w:pPr>
        <w:jc w:val="both"/>
        <w:rPr>
          <w:rFonts w:ascii="Comic Sans MS" w:hAnsi="Comic Sans MS"/>
          <w:b w:val="0"/>
          <w:sz w:val="20"/>
          <w:szCs w:val="20"/>
        </w:rPr>
      </w:pPr>
    </w:p>
    <w:p w:rsidR="001F74BC" w:rsidRPr="00D76362" w:rsidRDefault="001F74BC" w:rsidP="009E7731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>11-Aşağıdaki b</w:t>
      </w:r>
      <w:r>
        <w:rPr>
          <w:rFonts w:ascii="Comic Sans MS" w:hAnsi="Comic Sans MS"/>
          <w:color w:val="000000"/>
          <w:sz w:val="20"/>
          <w:szCs w:val="20"/>
        </w:rPr>
        <w:t>esin maddelerinden hangisi</w:t>
      </w:r>
      <w:r w:rsidRPr="00D76362">
        <w:rPr>
          <w:rFonts w:ascii="Comic Sans MS" w:hAnsi="Comic Sans MS"/>
          <w:color w:val="000000"/>
          <w:sz w:val="20"/>
          <w:szCs w:val="20"/>
        </w:rPr>
        <w:t xml:space="preserve"> kağıda sürdüğümüzde kağıdı şeffaflaştırır?</w:t>
      </w:r>
      <w:r w:rsidRPr="00D76362">
        <w:rPr>
          <w:rFonts w:ascii="Comic Sans MS" w:hAnsi="Comic Sans MS"/>
          <w:color w:val="000000"/>
          <w:sz w:val="20"/>
          <w:szCs w:val="20"/>
        </w:rPr>
        <w:br/>
      </w:r>
      <w:r w:rsidRPr="00D76362">
        <w:rPr>
          <w:rFonts w:ascii="Comic Sans MS" w:hAnsi="Comic Sans MS"/>
          <w:color w:val="000000"/>
          <w:sz w:val="20"/>
          <w:szCs w:val="20"/>
        </w:rPr>
        <w:br/>
        <w:t xml:space="preserve"> A) kesme şeker         </w:t>
      </w:r>
      <w:r w:rsidRPr="00D76362">
        <w:rPr>
          <w:rFonts w:ascii="Comic Sans MS" w:hAnsi="Comic Sans MS"/>
          <w:sz w:val="20"/>
          <w:szCs w:val="20"/>
        </w:rPr>
        <w:t>B) ceviz</w:t>
      </w:r>
      <w:r w:rsidRPr="00D76362">
        <w:rPr>
          <w:rFonts w:ascii="Comic Sans MS" w:hAnsi="Comic Sans MS"/>
          <w:color w:val="000000"/>
          <w:sz w:val="20"/>
          <w:szCs w:val="20"/>
        </w:rPr>
        <w:t xml:space="preserve">       </w:t>
      </w:r>
    </w:p>
    <w:p w:rsidR="001F74BC" w:rsidRPr="00D76362" w:rsidRDefault="001F74BC" w:rsidP="009E7731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> C) yumurta akı         D) ekmek</w:t>
      </w:r>
    </w:p>
    <w:p w:rsidR="001F74BC" w:rsidRPr="00D76362" w:rsidRDefault="001F74BC" w:rsidP="00831C20">
      <w:pPr>
        <w:jc w:val="both"/>
        <w:rPr>
          <w:rFonts w:ascii="Comic Sans MS" w:hAnsi="Comic Sans MS"/>
          <w:color w:val="000000"/>
          <w:sz w:val="20"/>
          <w:szCs w:val="20"/>
        </w:rPr>
      </w:pPr>
    </w:p>
    <w:p w:rsidR="001F74BC" w:rsidRPr="00D76362" w:rsidRDefault="001F74BC" w:rsidP="00831C20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12-Yediğimiz besinler sindirim için vücutta hangi yolları izlerler?                              </w:t>
      </w:r>
    </w:p>
    <w:p w:rsidR="001F74BC" w:rsidRPr="00D76362" w:rsidRDefault="001F74BC" w:rsidP="00DC772D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A-) ağız – yemek  borusu- yutak- mide-ince bağırsak  </w:t>
      </w:r>
    </w:p>
    <w:p w:rsidR="001F74BC" w:rsidRPr="00D76362" w:rsidRDefault="001F74BC" w:rsidP="00DC772D">
      <w:pPr>
        <w:rPr>
          <w:rFonts w:ascii="Comic Sans MS" w:hAnsi="Comic Sans MS"/>
          <w:sz w:val="20"/>
          <w:szCs w:val="20"/>
        </w:rPr>
      </w:pPr>
      <w:r w:rsidRPr="00D76362">
        <w:rPr>
          <w:rFonts w:ascii="Comic Sans MS" w:hAnsi="Comic Sans MS"/>
          <w:color w:val="FF0000"/>
          <w:sz w:val="20"/>
          <w:szCs w:val="20"/>
        </w:rPr>
        <w:t xml:space="preserve">  </w:t>
      </w:r>
      <w:r w:rsidRPr="00D76362">
        <w:rPr>
          <w:rFonts w:ascii="Comic Sans MS" w:hAnsi="Comic Sans MS"/>
          <w:sz w:val="20"/>
          <w:szCs w:val="20"/>
        </w:rPr>
        <w:t xml:space="preserve">B-) ağız- yutak- yemek borusu- mide- ince bağırsak          </w:t>
      </w:r>
    </w:p>
    <w:p w:rsidR="001F74BC" w:rsidRPr="00D76362" w:rsidRDefault="001F74BC" w:rsidP="00584B81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 C-) yutak- ağız- yemek borusu- mide- ince  </w:t>
      </w:r>
    </w:p>
    <w:p w:rsidR="001F74BC" w:rsidRPr="00D76362" w:rsidRDefault="001F74BC" w:rsidP="00584B81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bağırsak    </w:t>
      </w:r>
    </w:p>
    <w:p w:rsidR="001F74BC" w:rsidRPr="00D76362" w:rsidRDefault="001F74BC" w:rsidP="00584B81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 D-) ağız- yutak- mide- yemek borusu- ince bağırsak                           </w:t>
      </w:r>
    </w:p>
    <w:p w:rsidR="001F74BC" w:rsidRPr="00D76362" w:rsidRDefault="001F74BC" w:rsidP="00584B81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       </w:t>
      </w:r>
    </w:p>
    <w:p w:rsidR="001F74BC" w:rsidRDefault="001F74BC" w:rsidP="00584B81">
      <w:pPr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    BAŞARILAR DİLERİM…  </w:t>
      </w:r>
    </w:p>
    <w:p w:rsidR="001F74BC" w:rsidRDefault="001F74BC" w:rsidP="003E0965">
      <w:pPr>
        <w:ind w:firstLine="708"/>
        <w:rPr>
          <w:rFonts w:ascii="Comic Sans MS" w:hAnsi="Comic Sans MS"/>
          <w:color w:val="000000"/>
          <w:sz w:val="20"/>
          <w:szCs w:val="20"/>
        </w:rPr>
      </w:pPr>
      <w:r w:rsidRPr="00D76362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>…………………..</w:t>
      </w:r>
    </w:p>
    <w:p w:rsidR="001F74BC" w:rsidRPr="00D76362" w:rsidRDefault="001F74BC" w:rsidP="003E0965">
      <w:pPr>
        <w:ind w:firstLine="708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ab/>
        <w:t>Fen Bilimleri Öğretmeni</w:t>
      </w:r>
    </w:p>
    <w:sectPr w:rsidR="001F74BC" w:rsidRPr="00D76362" w:rsidSect="00DC772D">
      <w:type w:val="continuous"/>
      <w:pgSz w:w="11906" w:h="16838"/>
      <w:pgMar w:top="170" w:right="284" w:bottom="284" w:left="425" w:header="709" w:footer="709" w:gutter="0"/>
      <w:cols w:num="2" w:sep="1" w:space="13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E5842"/>
    <w:multiLevelType w:val="hybridMultilevel"/>
    <w:tmpl w:val="6B10A720"/>
    <w:lvl w:ilvl="0" w:tplc="620CE3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30B255AC"/>
    <w:multiLevelType w:val="hybridMultilevel"/>
    <w:tmpl w:val="E690B706"/>
    <w:lvl w:ilvl="0" w:tplc="E6B8B8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BC53F5"/>
    <w:multiLevelType w:val="hybridMultilevel"/>
    <w:tmpl w:val="65EEE4A0"/>
    <w:lvl w:ilvl="0" w:tplc="041F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E8A49D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F323CDE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3057554"/>
    <w:multiLevelType w:val="hybridMultilevel"/>
    <w:tmpl w:val="6F98845E"/>
    <w:lvl w:ilvl="0" w:tplc="097E7BC4">
      <w:start w:val="1"/>
      <w:numFmt w:val="upperRoman"/>
      <w:lvlText w:val="%1-"/>
      <w:lvlJc w:val="left"/>
      <w:pPr>
        <w:ind w:left="1287" w:hanging="720"/>
      </w:pPr>
      <w:rPr>
        <w:rFonts w:ascii="Comic Sans MS" w:hAnsi="Comic Sans MS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3DF"/>
    <w:rsid w:val="00010C35"/>
    <w:rsid w:val="000145FF"/>
    <w:rsid w:val="000B49B9"/>
    <w:rsid w:val="000B79D7"/>
    <w:rsid w:val="000C594B"/>
    <w:rsid w:val="000E5E65"/>
    <w:rsid w:val="000F2AB6"/>
    <w:rsid w:val="000F63DF"/>
    <w:rsid w:val="0011294A"/>
    <w:rsid w:val="00196134"/>
    <w:rsid w:val="001C12B4"/>
    <w:rsid w:val="001D42B2"/>
    <w:rsid w:val="001F74BC"/>
    <w:rsid w:val="00243879"/>
    <w:rsid w:val="00275B0A"/>
    <w:rsid w:val="0027656E"/>
    <w:rsid w:val="0029275B"/>
    <w:rsid w:val="002A1383"/>
    <w:rsid w:val="0033356D"/>
    <w:rsid w:val="00343A8C"/>
    <w:rsid w:val="00363AF5"/>
    <w:rsid w:val="00366BE1"/>
    <w:rsid w:val="003E0965"/>
    <w:rsid w:val="00440813"/>
    <w:rsid w:val="00454803"/>
    <w:rsid w:val="00483F9F"/>
    <w:rsid w:val="00494D85"/>
    <w:rsid w:val="004B20EF"/>
    <w:rsid w:val="004C5AA3"/>
    <w:rsid w:val="00522EC7"/>
    <w:rsid w:val="0055029E"/>
    <w:rsid w:val="00561F25"/>
    <w:rsid w:val="00584B81"/>
    <w:rsid w:val="00601139"/>
    <w:rsid w:val="0067453F"/>
    <w:rsid w:val="00687B8E"/>
    <w:rsid w:val="006B76EF"/>
    <w:rsid w:val="006E0910"/>
    <w:rsid w:val="006E52EA"/>
    <w:rsid w:val="00736D9B"/>
    <w:rsid w:val="00754F80"/>
    <w:rsid w:val="007A641B"/>
    <w:rsid w:val="00831C20"/>
    <w:rsid w:val="00893221"/>
    <w:rsid w:val="008C7874"/>
    <w:rsid w:val="008E21A9"/>
    <w:rsid w:val="009431B3"/>
    <w:rsid w:val="00976BD1"/>
    <w:rsid w:val="009E7731"/>
    <w:rsid w:val="00A10542"/>
    <w:rsid w:val="00A37E77"/>
    <w:rsid w:val="00B63D32"/>
    <w:rsid w:val="00C555C6"/>
    <w:rsid w:val="00C76B9A"/>
    <w:rsid w:val="00D217FB"/>
    <w:rsid w:val="00D26008"/>
    <w:rsid w:val="00D34492"/>
    <w:rsid w:val="00D75AF1"/>
    <w:rsid w:val="00D76362"/>
    <w:rsid w:val="00DB355D"/>
    <w:rsid w:val="00DC772D"/>
    <w:rsid w:val="00DF4EBD"/>
    <w:rsid w:val="00E72564"/>
    <w:rsid w:val="00E93DF5"/>
    <w:rsid w:val="00F773A9"/>
    <w:rsid w:val="00FD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3DF"/>
    <w:rPr>
      <w:rFonts w:ascii="Arial" w:eastAsia="Times New Roman" w:hAnsi="Arial" w:cs="Arial"/>
      <w:b/>
      <w:kern w:val="2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F63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63DF"/>
    <w:rPr>
      <w:rFonts w:ascii="Tahoma" w:hAnsi="Tahoma" w:cs="Tahoma"/>
      <w:b/>
      <w:kern w:val="2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831C2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31C20"/>
    <w:pPr>
      <w:spacing w:before="100" w:beforeAutospacing="1" w:after="100" w:afterAutospacing="1"/>
    </w:pPr>
    <w:rPr>
      <w:rFonts w:ascii="Times New Roman" w:hAnsi="Times New Roman" w:cs="Times New Roman"/>
      <w:b w:val="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777</Words>
  <Characters>4431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                                                        Sınıf/No:                                          Tarih:</dc:title>
  <dc:subject/>
  <dc:creator>pc</dc:creator>
  <cp:keywords/>
  <dc:description/>
  <cp:lastModifiedBy>fatih</cp:lastModifiedBy>
  <cp:revision>5</cp:revision>
  <dcterms:created xsi:type="dcterms:W3CDTF">2014-10-19T13:28:00Z</dcterms:created>
  <dcterms:modified xsi:type="dcterms:W3CDTF">2014-10-26T09:53:00Z</dcterms:modified>
</cp:coreProperties>
</file>